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D73687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Alice SPYCE (neé MANDEVILLE)</w:t>
      </w:r>
      <w:r>
        <w:rPr>
          <w:rFonts w:ascii="Times New Roman" w:hAnsi="Times New Roman" w:cs="Times New Roman"/>
          <w:sz w:val="24"/>
          <w:szCs w:val="24"/>
        </w:rPr>
        <w:t xml:space="preserve">      (d.1420)</w:t>
      </w:r>
    </w:p>
    <w:p w:rsidR="00D73687" w:rsidRDefault="00D73687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73687" w:rsidRDefault="00D73687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73687" w:rsidRDefault="00D73687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Daughter of Sir Thomas Mandeville.   (HO.C. III pp.587-9)</w:t>
      </w:r>
    </w:p>
    <w:p w:rsidR="00D73687" w:rsidRDefault="00D73687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= Helming (Elming) Legat(q.v.)</w:t>
      </w:r>
    </w:p>
    <w:p w:rsidR="00D73687" w:rsidRDefault="00D73687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(www.inquisitionspostmortem.ac.uk  ref. eCIPM  21-401)</w:t>
      </w:r>
    </w:p>
    <w:p w:rsidR="00D73687" w:rsidRDefault="00D73687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Son: Thomas(b.ca.1402)(q.v.)   (ibid.)</w:t>
      </w:r>
    </w:p>
    <w:p w:rsidR="00D73687" w:rsidRDefault="00D73687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73687" w:rsidRDefault="00D73687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= Roger Spyce.  (ibid.)</w:t>
      </w:r>
    </w:p>
    <w:p w:rsidR="00D73687" w:rsidRDefault="00D73687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73687" w:rsidRDefault="00D73687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73687" w:rsidRDefault="00D73687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Apr.1420</w:t>
      </w:r>
      <w:r>
        <w:rPr>
          <w:rFonts w:ascii="Times New Roman" w:hAnsi="Times New Roman" w:cs="Times New Roman"/>
          <w:sz w:val="24"/>
          <w:szCs w:val="24"/>
        </w:rPr>
        <w:tab/>
        <w:t>She died.    (ibid.)</w:t>
      </w:r>
    </w:p>
    <w:p w:rsidR="00D73687" w:rsidRDefault="00D73687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Jul.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An inquisition post mortem was held in Chelmsford, Essex, into her land.</w:t>
      </w:r>
    </w:p>
    <w:p w:rsidR="00D73687" w:rsidRDefault="00D73687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(ibid.)</w:t>
      </w:r>
    </w:p>
    <w:p w:rsidR="00D73687" w:rsidRDefault="00D73687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73687" w:rsidRDefault="00D73687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73687" w:rsidRDefault="00D73687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May 2016</w:t>
      </w:r>
      <w:bookmarkStart w:id="0" w:name="_GoBack"/>
      <w:bookmarkEnd w:id="0"/>
    </w:p>
    <w:p w:rsidR="00D73687" w:rsidRDefault="00D73687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73687" w:rsidRDefault="00D73687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73687" w:rsidRPr="00D73687" w:rsidRDefault="00D73687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D73687" w:rsidRPr="00D7368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3687" w:rsidRDefault="00D73687" w:rsidP="00E71FC3">
      <w:pPr>
        <w:spacing w:after="0" w:line="240" w:lineRule="auto"/>
      </w:pPr>
      <w:r>
        <w:separator/>
      </w:r>
    </w:p>
  </w:endnote>
  <w:endnote w:type="continuationSeparator" w:id="0">
    <w:p w:rsidR="00D73687" w:rsidRDefault="00D7368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3687" w:rsidRDefault="00D73687" w:rsidP="00E71FC3">
      <w:pPr>
        <w:spacing w:after="0" w:line="240" w:lineRule="auto"/>
      </w:pPr>
      <w:r>
        <w:separator/>
      </w:r>
    </w:p>
  </w:footnote>
  <w:footnote w:type="continuationSeparator" w:id="0">
    <w:p w:rsidR="00D73687" w:rsidRDefault="00D7368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3687"/>
    <w:rsid w:val="00AB52E8"/>
    <w:rsid w:val="00B16D3F"/>
    <w:rsid w:val="00D73687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6122CD"/>
  <w15:chartTrackingRefBased/>
  <w15:docId w15:val="{5CE4BD34-4209-41C6-B3F5-B50D46C53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7</TotalTime>
  <Pages>1</Pages>
  <Words>60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2016-05-18T21:13:00Z</dcterms:created>
  <dcterms:modified xsi:type="dcterms:W3CDTF">2016-05-18T21:21:00Z</dcterms:modified>
</cp:coreProperties>
</file>